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C2A79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077C2A7C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C2A7A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C2A7B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146E68">
              <w:rPr>
                <w:b/>
                <w:sz w:val="26"/>
                <w:szCs w:val="26"/>
                <w:lang w:val="en-US"/>
              </w:rPr>
              <w:t>147</w:t>
            </w:r>
          </w:p>
        </w:tc>
      </w:tr>
      <w:tr w:rsidR="00C44B8B" w14:paraId="077C2A7F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C2A7D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C2A7E" w14:textId="77777777" w:rsidR="00C44B8B" w:rsidRPr="00C44B8B" w:rsidRDefault="00087156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2116923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077C2A80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77C2A8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077C2A82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77C2A83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077C2A84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077C2A85" w14:textId="77777777" w:rsidR="00C44B8B" w:rsidRPr="00CB6078" w:rsidRDefault="00C44B8B" w:rsidP="00C44B8B"/>
    <w:p w14:paraId="077C2A86" w14:textId="77777777" w:rsidR="00C44B8B" w:rsidRPr="00CB6078" w:rsidRDefault="00C44B8B" w:rsidP="00C44B8B"/>
    <w:p w14:paraId="077C2A87" w14:textId="77777777" w:rsidR="00C44B8B" w:rsidRPr="00CB6078" w:rsidRDefault="00C44B8B" w:rsidP="00C44B8B"/>
    <w:p w14:paraId="077C2A88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077C2A89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087156">
        <w:rPr>
          <w:b/>
          <w:sz w:val="26"/>
          <w:szCs w:val="26"/>
          <w:u w:val="single"/>
        </w:rPr>
        <w:t>Траверса ТМ68 27.0002-33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077C2A8A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77C2A8B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77C2A8C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087156">
        <w:rPr>
          <w:b/>
          <w:sz w:val="26"/>
          <w:szCs w:val="26"/>
          <w:u w:val="single"/>
        </w:rPr>
        <w:t>Траверса ТМ68 27.0002-33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087156">
        <w:rPr>
          <w:b/>
          <w:sz w:val="26"/>
          <w:szCs w:val="26"/>
          <w:u w:val="single"/>
        </w:rPr>
        <w:t>Номер чертежа типового проекта – 27.0002-33</w:t>
      </w:r>
      <w:r w:rsidR="0073431B">
        <w:rPr>
          <w:b/>
          <w:sz w:val="26"/>
          <w:szCs w:val="26"/>
        </w:rPr>
        <w:t>.</w:t>
      </w:r>
      <w:bookmarkEnd w:id="3"/>
    </w:p>
    <w:p w14:paraId="077C2A8D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77C2A8E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077C2A8F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077C2A90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077C2A91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7C2A92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77C2A93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77C2A94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77C2A95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77C2A96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77C2A97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077C2A98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077C2A99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077C2A9A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077C2A9B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077C2A9C" w14:textId="77777777" w:rsidR="007118A9" w:rsidRPr="0073431B" w:rsidRDefault="00087156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27.0002-33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077C2A9D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077C2A9E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077C2A9F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077C2AA0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077C2AA1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077C2AA2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077C2AA3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077C2AA4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077C2AA5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077C2AA6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77C2AA7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077C2AA8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77C2AA9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077C2AAA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077C2AAB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077C2AAC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77C2AA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077C2AAE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77C2AAF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7C2AB0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077C2AB1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077C2AB2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7C2AB3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077C2AB4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077C2AB5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077C2AB6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77C2AB7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7C2AB8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077C2AB9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077C2ABA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77C2ABB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77C2AB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77C2ABD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77C2ABE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77C2ABF" w14:textId="77777777" w:rsidR="00562D55" w:rsidRPr="00CB6078" w:rsidRDefault="00562D55" w:rsidP="00451C4D">
      <w:pPr>
        <w:rPr>
          <w:sz w:val="26"/>
          <w:szCs w:val="26"/>
        </w:rPr>
      </w:pPr>
    </w:p>
    <w:p w14:paraId="077C2AC0" w14:textId="77777777" w:rsidR="006D1941" w:rsidRPr="00CB6078" w:rsidRDefault="006D1941" w:rsidP="00451C4D">
      <w:pPr>
        <w:rPr>
          <w:sz w:val="26"/>
          <w:szCs w:val="26"/>
        </w:rPr>
      </w:pPr>
    </w:p>
    <w:p w14:paraId="077C2AC1" w14:textId="77777777" w:rsidR="001D6900" w:rsidRPr="00CB6078" w:rsidRDefault="001D6900" w:rsidP="00451C4D">
      <w:pPr>
        <w:rPr>
          <w:sz w:val="26"/>
          <w:szCs w:val="26"/>
        </w:rPr>
      </w:pPr>
    </w:p>
    <w:p w14:paraId="077C2AC2" w14:textId="77777777" w:rsidR="004A2665" w:rsidRPr="00CB6078" w:rsidRDefault="004A2665" w:rsidP="00451C4D">
      <w:pPr>
        <w:rPr>
          <w:sz w:val="26"/>
          <w:szCs w:val="26"/>
        </w:rPr>
      </w:pPr>
    </w:p>
    <w:p w14:paraId="077C2AC3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77C2AC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077C2AC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7C2AC8" w14:textId="77777777" w:rsidR="00886065" w:rsidRDefault="00886065">
      <w:r>
        <w:separator/>
      </w:r>
    </w:p>
  </w:endnote>
  <w:endnote w:type="continuationSeparator" w:id="0">
    <w:p w14:paraId="077C2AC9" w14:textId="77777777" w:rsidR="00886065" w:rsidRDefault="00886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7C2AC6" w14:textId="77777777" w:rsidR="00886065" w:rsidRDefault="00886065">
      <w:r>
        <w:separator/>
      </w:r>
    </w:p>
  </w:footnote>
  <w:footnote w:type="continuationSeparator" w:id="0">
    <w:p w14:paraId="077C2AC7" w14:textId="77777777" w:rsidR="00886065" w:rsidRDefault="008860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7C2ACA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77C2AC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156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7156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6E68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1A00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065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7C2A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8C9A3-B5D6-42F5-A6B7-1F9113334B73}">
  <ds:schemaRefs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http://schemas.microsoft.com/sharepoint/v3"/>
    <ds:schemaRef ds:uri="http://schemas.microsoft.com/office/2006/metadata/properties"/>
    <ds:schemaRef ds:uri="aeb3e8e0-784a-4348-b8a9-74d788c4fa59"/>
    <ds:schemaRef ds:uri="http://purl.org/dc/elements/1.1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C80275D1-660E-40B6-97BF-7BB23B544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0D8F25-D815-4615-AE5D-CC6CED8E4D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AA6870-AB86-4D63-9233-7316C1D3C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1108</Words>
  <Characters>6322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2015-05-14T07:58:00Z</dcterms:created>
  <dcterms:modified xsi:type="dcterms:W3CDTF">2015-05-14T07:58:00Z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